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B9C9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JOHNSON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7FA052CB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449542D6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</w:p>
    <w:p w14:paraId="2D31E6C8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</w:p>
    <w:p w14:paraId="6E6F54BB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40126E1D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1E1722D5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</w:p>
    <w:p w14:paraId="78A0061D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</w:p>
    <w:p w14:paraId="2E178457" w14:textId="77777777" w:rsidR="00DB204F" w:rsidRDefault="00DB204F" w:rsidP="00DB2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6E0AE6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D9C9C" w14:textId="77777777" w:rsidR="00DB204F" w:rsidRDefault="00DB204F" w:rsidP="009139A6">
      <w:r>
        <w:separator/>
      </w:r>
    </w:p>
  </w:endnote>
  <w:endnote w:type="continuationSeparator" w:id="0">
    <w:p w14:paraId="729C08B0" w14:textId="77777777" w:rsidR="00DB204F" w:rsidRDefault="00DB20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F3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517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18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E10F8" w14:textId="77777777" w:rsidR="00DB204F" w:rsidRDefault="00DB204F" w:rsidP="009139A6">
      <w:r>
        <w:separator/>
      </w:r>
    </w:p>
  </w:footnote>
  <w:footnote w:type="continuationSeparator" w:id="0">
    <w:p w14:paraId="631C6EBD" w14:textId="77777777" w:rsidR="00DB204F" w:rsidRDefault="00DB20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9B6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E0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27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04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204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33086"/>
  <w15:chartTrackingRefBased/>
  <w15:docId w15:val="{ACED12C9-C3FC-4263-AED4-34B80740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2023-08-01T20:37:00Z</dcterms:created>
  <dcterms:modified xsi:type="dcterms:W3CDTF">2023-08-01T20:38:00Z</dcterms:modified>
</cp:coreProperties>
</file>